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63"/>
        <w:gridCol w:w="4530"/>
        <w:gridCol w:w="3686"/>
        <w:gridCol w:w="6"/>
      </w:tblGrid>
      <w:tr w:rsidR="002F054A" w:rsidRPr="003B7C5A" w:rsidTr="00DE69B4">
        <w:trPr>
          <w:gridAfter w:val="1"/>
          <w:wAfter w:w="6" w:type="dxa"/>
          <w:trHeight w:val="617"/>
          <w:tblHeader/>
        </w:trPr>
        <w:tc>
          <w:tcPr>
            <w:tcW w:w="9379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0214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E69B4">
        <w:trPr>
          <w:tblHeader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DE69B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DE69B4" w:rsidP="00DE69B4">
            <w:pPr>
              <w:pStyle w:val="FootnoteText"/>
              <w:ind w:left="-104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top w:val="single" w:sz="4" w:space="0" w:color="auto"/>
              <w:right w:val="nil"/>
            </w:tcBorders>
          </w:tcPr>
          <w:p w:rsidR="0060166A" w:rsidRDefault="002F054A" w:rsidP="006016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DE69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0166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ผอ.นภาพร </w:t>
            </w:r>
            <w:r w:rsidR="0060166A" w:rsidRPr="00097C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  <w:r w:rsidR="0060166A" w:rsidRPr="00097C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  <w:p w:rsidR="0060166A" w:rsidRDefault="0060166A" w:rsidP="0060166A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นายสมบัติ 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</w:p>
          <w:p w:rsidR="00453A01" w:rsidRPr="0060166A" w:rsidRDefault="0060166A" w:rsidP="0060166A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นายศุภโชค 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60166A" w:rsidRDefault="002F054A" w:rsidP="006016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0166A"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60166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0166A"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60166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60166A"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60166A" w:rsidRDefault="0060166A" w:rsidP="006016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453A01" w:rsidRPr="004D5DD6" w:rsidRDefault="0060166A" w:rsidP="004D5DD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097CF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right w:val="nil"/>
            </w:tcBorders>
          </w:tcPr>
          <w:p w:rsidR="0060166A" w:rsidRDefault="002F054A" w:rsidP="006016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016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0166A" w:rsidRPr="00097C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นางสุจิตรา กิ่งสีดา</w:t>
            </w:r>
          </w:p>
          <w:p w:rsidR="0060166A" w:rsidRDefault="0060166A" w:rsidP="0060166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นางสาวศุภมาส</w:t>
            </w:r>
            <w:r w:rsidRPr="00097C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ลิมาวัฒนชัย</w:t>
            </w:r>
          </w:p>
          <w:p w:rsidR="0060166A" w:rsidRDefault="0060166A" w:rsidP="0060166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97CF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นางสาวชนิชา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97CFF">
              <w:rPr>
                <w:rFonts w:ascii="TH SarabunPSK" w:hAnsi="TH SarabunPSK" w:cs="TH SarabunPSK"/>
                <w:sz w:val="30"/>
                <w:szCs w:val="30"/>
                <w:cs/>
              </w:rPr>
              <w:t>ชัยภูมิธนโชค</w:t>
            </w:r>
          </w:p>
          <w:p w:rsidR="006C7B37" w:rsidRPr="0060166A" w:rsidRDefault="0060166A" w:rsidP="0060166A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97CFF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จิตรา </w:t>
            </w:r>
            <w:r w:rsidRPr="00097CFF">
              <w:rPr>
                <w:rFonts w:ascii="TH SarabunPSK" w:hAnsi="TH SarabunPSK" w:cs="TH SarabunPSK" w:hint="cs"/>
                <w:sz w:val="30"/>
                <w:szCs w:val="30"/>
                <w:cs/>
              </w:rPr>
              <w:t>ขยันเกษกรณ์</w:t>
            </w:r>
            <w:r w:rsidR="0068020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0166A" w:rsidRDefault="00D849B7" w:rsidP="006016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0166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02 610 </w:t>
            </w:r>
            <w:r w:rsidR="0060166A" w:rsidRPr="00097C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</w:t>
            </w:r>
            <w:r w:rsidR="0060166A" w:rsidRPr="00097CF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60</w:t>
            </w:r>
          </w:p>
          <w:p w:rsidR="0060166A" w:rsidRDefault="0060166A" w:rsidP="006016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02 610 </w:t>
            </w:r>
            <w:r w:rsidRPr="00097CFF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  <w:r w:rsidRPr="00097CFF">
              <w:rPr>
                <w:rFonts w:ascii="TH SarabunPSK" w:hAnsi="TH SarabunPSK" w:cs="TH SarabunPSK" w:hint="cs"/>
                <w:sz w:val="30"/>
                <w:szCs w:val="30"/>
                <w:cs/>
              </w:rPr>
              <w:t>449</w:t>
            </w:r>
          </w:p>
          <w:p w:rsidR="0060166A" w:rsidRDefault="0060166A" w:rsidP="006016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02 610 </w:t>
            </w:r>
            <w:r w:rsidRPr="00097CFF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  <w:r w:rsidRPr="00097CFF">
              <w:rPr>
                <w:rFonts w:ascii="TH SarabunPSK" w:hAnsi="TH SarabunPSK" w:cs="TH SarabunPSK" w:hint="cs"/>
                <w:sz w:val="30"/>
                <w:szCs w:val="30"/>
                <w:cs/>
              </w:rPr>
              <w:t>293</w:t>
            </w:r>
          </w:p>
          <w:p w:rsidR="006C7B37" w:rsidRPr="004D5DD6" w:rsidRDefault="0060166A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97CFF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97CFF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97CFF">
              <w:rPr>
                <w:rFonts w:ascii="TH SarabunPSK" w:hAnsi="TH SarabunPSK" w:cs="TH SarabunPSK"/>
                <w:sz w:val="30"/>
                <w:szCs w:val="30"/>
              </w:rPr>
              <w:t>5360</w:t>
            </w:r>
          </w:p>
        </w:tc>
      </w:tr>
      <w:tr w:rsidR="002F054A" w:rsidRPr="003B7C5A" w:rsidTr="00DE69B4">
        <w:trPr>
          <w:gridAfter w:val="1"/>
          <w:wAfter w:w="6" w:type="dxa"/>
          <w:trHeight w:val="3336"/>
        </w:trPr>
        <w:tc>
          <w:tcPr>
            <w:tcW w:w="9379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sz w:val="18"/>
                <w:szCs w:val="18"/>
              </w:rPr>
              <w:tab/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E69B4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09319F" w:rsidRPr="00DE69B4" w:rsidRDefault="00DE69B4" w:rsidP="00DE69B4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sz w:val="18"/>
                <w:szCs w:val="18"/>
                <w:cs/>
              </w:rPr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DE69B4">
              <w:rPr>
                <w:sz w:val="18"/>
                <w:szCs w:val="18"/>
                <w:cs/>
              </w:rPr>
              <w:t xml:space="preserve"> </w:t>
            </w:r>
            <w:r w:rsidR="0009319F" w:rsidRPr="00DE69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09319F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2A6801" w:rsidRPr="002A6801" w:rsidRDefault="002A6801" w:rsidP="002A6801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9319F" w:rsidRPr="00426899" w:rsidRDefault="00DE69B4" w:rsidP="0009319F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="0009319F"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E69B4" w:rsidRDefault="0009319F" w:rsidP="00DE69B4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E69B4" w:rsidRPr="00DE69B4" w:rsidRDefault="00DE69B4" w:rsidP="00DE69B4">
            <w:pPr>
              <w:pStyle w:val="ListParagraph"/>
              <w:spacing w:line="360" w:lineRule="exact"/>
              <w:ind w:left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9319F" w:rsidRPr="00DE69B4" w:rsidRDefault="00DE69B4" w:rsidP="00DE69B4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sz w:val="18"/>
                <w:szCs w:val="18"/>
              </w:rPr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DE69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9319F" w:rsidRPr="00DE69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09319F" w:rsidRPr="00426899" w:rsidRDefault="0009319F" w:rsidP="0009319F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09319F" w:rsidRPr="00661DCD" w:rsidRDefault="0009319F" w:rsidP="0009319F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="00E56332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 w:rsidR="00E56332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ข้อกำหนดที่สำคัญของผลผลิต การบริการ และกระบวนการทำงานที่สำคัญ</w:t>
            </w:r>
          </w:p>
          <w:p w:rsidR="0009319F" w:rsidRPr="002C40A7" w:rsidRDefault="0009319F" w:rsidP="0009319F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E379B3" w:rsidRPr="0009319F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DE69B4">
        <w:trPr>
          <w:gridAfter w:val="1"/>
          <w:wAfter w:w="6" w:type="dxa"/>
          <w:trHeight w:val="3254"/>
        </w:trPr>
        <w:tc>
          <w:tcPr>
            <w:tcW w:w="9379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09319F" w:rsidRDefault="0009319F" w:rsidP="0009319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DE69B4">
        <w:trPr>
          <w:gridAfter w:val="1"/>
          <w:wAfter w:w="6" w:type="dxa"/>
          <w:trHeight w:val="2242"/>
        </w:trPr>
        <w:tc>
          <w:tcPr>
            <w:tcW w:w="9379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11"/>
              <w:gridCol w:w="992"/>
              <w:gridCol w:w="1417"/>
              <w:gridCol w:w="1276"/>
              <w:gridCol w:w="1242"/>
            </w:tblGrid>
            <w:tr w:rsidR="002F054A" w:rsidRPr="003B7C5A" w:rsidTr="00CF1274">
              <w:trPr>
                <w:trHeight w:val="902"/>
                <w:jc w:val="center"/>
              </w:trPr>
              <w:tc>
                <w:tcPr>
                  <w:tcW w:w="411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4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CF1274">
              <w:trPr>
                <w:trHeight w:val="856"/>
                <w:jc w:val="center"/>
              </w:trPr>
              <w:tc>
                <w:tcPr>
                  <w:tcW w:w="4111" w:type="dxa"/>
                </w:tcPr>
                <w:p w:rsidR="004032BC" w:rsidRPr="00B26A52" w:rsidRDefault="0009319F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992" w:type="dxa"/>
                </w:tcPr>
                <w:p w:rsidR="004032BC" w:rsidRPr="00AC4F8B" w:rsidRDefault="0009319F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56332" w:rsidP="00E5633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5633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5633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E69B4">
        <w:trPr>
          <w:gridAfter w:val="1"/>
          <w:wAfter w:w="6" w:type="dxa"/>
          <w:trHeight w:val="842"/>
        </w:trPr>
        <w:tc>
          <w:tcPr>
            <w:tcW w:w="9379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6302D5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</w:p>
        </w:tc>
      </w:tr>
      <w:tr w:rsidR="003B7C5A" w:rsidRPr="003B7C5A" w:rsidTr="00DE69B4">
        <w:trPr>
          <w:gridAfter w:val="1"/>
          <w:wAfter w:w="6" w:type="dxa"/>
          <w:trHeight w:val="841"/>
        </w:trPr>
        <w:tc>
          <w:tcPr>
            <w:tcW w:w="9379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6302D5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DE69B4">
        <w:trPr>
          <w:gridAfter w:val="1"/>
          <w:wAfter w:w="6" w:type="dxa"/>
          <w:trHeight w:val="838"/>
        </w:trPr>
        <w:tc>
          <w:tcPr>
            <w:tcW w:w="9379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6302D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DE69B4">
        <w:trPr>
          <w:gridAfter w:val="1"/>
          <w:wAfter w:w="6" w:type="dxa"/>
          <w:trHeight w:val="851"/>
        </w:trPr>
        <w:tc>
          <w:tcPr>
            <w:tcW w:w="9379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6302D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B3572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9CD" w:rsidRDefault="005749CD">
      <w:r>
        <w:separator/>
      </w:r>
    </w:p>
  </w:endnote>
  <w:endnote w:type="continuationSeparator" w:id="0">
    <w:p w:rsidR="005749CD" w:rsidRDefault="00574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9CD" w:rsidRDefault="005749CD">
      <w:r>
        <w:separator/>
      </w:r>
    </w:p>
  </w:footnote>
  <w:footnote w:type="continuationSeparator" w:id="0">
    <w:p w:rsidR="005749CD" w:rsidRDefault="00574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B357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60166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B357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60166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319F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5BE5"/>
    <w:rsid w:val="00154194"/>
    <w:rsid w:val="001618D2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A6801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4D5DD6"/>
    <w:rsid w:val="005047DE"/>
    <w:rsid w:val="00516FD7"/>
    <w:rsid w:val="005437F6"/>
    <w:rsid w:val="00546DE3"/>
    <w:rsid w:val="0057115A"/>
    <w:rsid w:val="005725B6"/>
    <w:rsid w:val="005749CD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0166A"/>
    <w:rsid w:val="0061749F"/>
    <w:rsid w:val="006302D5"/>
    <w:rsid w:val="00637718"/>
    <w:rsid w:val="00642568"/>
    <w:rsid w:val="0068020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A6388"/>
    <w:rsid w:val="007E6D75"/>
    <w:rsid w:val="007F194B"/>
    <w:rsid w:val="007F3961"/>
    <w:rsid w:val="007F7EA2"/>
    <w:rsid w:val="00802149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1274"/>
    <w:rsid w:val="00CF3A4A"/>
    <w:rsid w:val="00CF45AF"/>
    <w:rsid w:val="00D00CC8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9B4"/>
    <w:rsid w:val="00DE6CC4"/>
    <w:rsid w:val="00DF0979"/>
    <w:rsid w:val="00DF2CE3"/>
    <w:rsid w:val="00DF5A0B"/>
    <w:rsid w:val="00E04588"/>
    <w:rsid w:val="00E13428"/>
    <w:rsid w:val="00E36340"/>
    <w:rsid w:val="00E36CAD"/>
    <w:rsid w:val="00E379B3"/>
    <w:rsid w:val="00E40020"/>
    <w:rsid w:val="00E52C4C"/>
    <w:rsid w:val="00E545A3"/>
    <w:rsid w:val="00E56332"/>
    <w:rsid w:val="00E70398"/>
    <w:rsid w:val="00E873D6"/>
    <w:rsid w:val="00EB3572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50A30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7D3A5-62EB-43FC-A824-433A9871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32</TotalTime>
  <Pages>3</Pages>
  <Words>937</Words>
  <Characters>5342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25</cp:revision>
  <cp:lastPrinted>2018-04-05T01:06:00Z</cp:lastPrinted>
  <dcterms:created xsi:type="dcterms:W3CDTF">2019-02-04T07:47:00Z</dcterms:created>
  <dcterms:modified xsi:type="dcterms:W3CDTF">2019-06-11T09:23:00Z</dcterms:modified>
</cp:coreProperties>
</file>